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B0" w:rsidRDefault="008A2C91" w:rsidP="00F80166">
      <w:pPr>
        <w:jc w:val="center"/>
      </w:pPr>
      <w:bookmarkStart w:id="0" w:name="_GoBack"/>
      <w:bookmarkEnd w:id="0"/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143510</wp:posOffset>
                </wp:positionV>
                <wp:extent cx="6126480" cy="3931920"/>
                <wp:effectExtent l="0" t="0" r="0" b="0"/>
                <wp:wrapNone/>
                <wp:docPr id="10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393192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230.4pt;margin-top:11.3pt;width:482.4pt;height:309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" o:allowincell="f" filled="f" strokeweight="2.25pt"/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147320</wp:posOffset>
                </wp:positionV>
                <wp:extent cx="6126480" cy="3931920"/>
                <wp:effectExtent l="0" t="0" r="0" b="0"/>
                <wp:wrapNone/>
                <wp:docPr id="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393192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-14.4pt;margin-top:11.6pt;width:482.4pt;height:309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" o:allowincell="f" filled="f" strokeweight="2.25pt"/>
            </w:pict>
          </mc:Fallback>
        </mc:AlternateContent>
      </w:r>
    </w:p>
    <w:p w:rsidR="003743B0" w:rsidRDefault="003743B0"/>
    <w:p w:rsidR="003743B0" w:rsidRDefault="008A2C91"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1991360</wp:posOffset>
                </wp:positionV>
                <wp:extent cx="1920240" cy="82296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73.6pt;margin-top:156.8pt;width:151.2pt;height:6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619760</wp:posOffset>
                </wp:positionV>
                <wp:extent cx="1737360" cy="1097280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80.8pt;margin-top:48.8pt;width:136.8pt;height:8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5577840</wp:posOffset>
                </wp:positionH>
                <wp:positionV relativeFrom="paragraph">
                  <wp:posOffset>2722880</wp:posOffset>
                </wp:positionV>
                <wp:extent cx="1371600" cy="822960"/>
                <wp:effectExtent l="0" t="0" r="0" b="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439.2pt;margin-top:214.4pt;width:108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SIhA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2631440</wp:posOffset>
                </wp:positionV>
                <wp:extent cx="1097280" cy="1005840"/>
                <wp:effectExtent l="0" t="0" r="0" b="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165.6pt;margin-top:207.2pt;width:86.4pt;height:7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sXQhwIAABgFAAAOAAAAZHJzL2Uyb0RvYy54bWysVG1v2yAQ/j5p/wHxPfXLnCa24lRNu0yT&#10;uhep3Q8ggGM0DAxI7K7af9+Bkyz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528320</wp:posOffset>
                </wp:positionV>
                <wp:extent cx="1920240" cy="164592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164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57.6pt;margin-top:41.6pt;width:151.2pt;height:12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3911600</wp:posOffset>
                </wp:positionV>
                <wp:extent cx="3291840" cy="164592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164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230.4pt;margin-top:308pt;width:259.2pt;height:1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6126480</wp:posOffset>
                </wp:positionH>
                <wp:positionV relativeFrom="paragraph">
                  <wp:posOffset>436880</wp:posOffset>
                </wp:positionV>
                <wp:extent cx="1920240" cy="1645920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164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3B0" w:rsidRDefault="00374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482.4pt;margin-top:34.4pt;width:151.2pt;height:12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" o:allowincell="f" stroked="f">
                <v:textbox>
                  <w:txbxContent>
                    <w:p w:rsidR="003743B0" w:rsidRDefault="003743B0"/>
                  </w:txbxContent>
                </v:textbox>
              </v:shape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1808480</wp:posOffset>
                </wp:positionV>
                <wp:extent cx="6217920" cy="4206240"/>
                <wp:effectExtent l="0" t="0" r="0" b="0"/>
                <wp:wrapNone/>
                <wp:docPr id="1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7920" cy="420624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108pt;margin-top:142.4pt;width:489.6pt;height:331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" o:allowincell="f" filled="f" strokeweight="2.25pt"/>
            </w:pict>
          </mc:Fallback>
        </mc:AlternateContent>
      </w:r>
    </w:p>
    <w:sectPr w:rsidR="003743B0">
      <w:headerReference w:type="default" r:id="rId7"/>
      <w:pgSz w:w="15840" w:h="12240" w:orient="landscape" w:code="1"/>
      <w:pgMar w:top="864" w:right="864" w:bottom="864" w:left="86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91" w:rsidRDefault="008A2C91">
      <w:r>
        <w:separator/>
      </w:r>
    </w:p>
  </w:endnote>
  <w:endnote w:type="continuationSeparator" w:id="0">
    <w:p w:rsidR="008A2C91" w:rsidRDefault="008A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91" w:rsidRDefault="008A2C91">
      <w:r>
        <w:separator/>
      </w:r>
    </w:p>
  </w:footnote>
  <w:footnote w:type="continuationSeparator" w:id="0">
    <w:p w:rsidR="008A2C91" w:rsidRDefault="008A2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166" w:rsidRPr="00F80166" w:rsidRDefault="00F80166" w:rsidP="008F7FFA">
    <w:pPr>
      <w:pStyle w:val="Header"/>
      <w:tabs>
        <w:tab w:val="center" w:pos="7056"/>
        <w:tab w:val="right" w:pos="14112"/>
      </w:tabs>
      <w:jc w:val="center"/>
      <w:rPr>
        <w:b/>
        <w:sz w:val="56"/>
        <w:szCs w:val="56"/>
      </w:rPr>
    </w:pPr>
    <w:r w:rsidRPr="00F80166">
      <w:rPr>
        <w:b/>
        <w:sz w:val="56"/>
        <w:szCs w:val="56"/>
      </w:rPr>
      <w:t>L’alcool, le tabac ou les drogues?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C91"/>
    <w:rsid w:val="003743B0"/>
    <w:rsid w:val="008A2C91"/>
    <w:rsid w:val="008F7FFA"/>
    <w:rsid w:val="00A10D20"/>
    <w:rsid w:val="00F8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jones\Documents\My%20Documents\10Lfrnew\3CircleVen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3CircleVenn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 Circle Venn template</vt:lpstr>
    </vt:vector>
  </TitlesOfParts>
  <Company>NPS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Circle Venn template</dc:title>
  <dc:subject>Norman Public Schools Title II D</dc:subject>
  <dc:creator>I Jones</dc:creator>
  <cp:lastModifiedBy>I Jones</cp:lastModifiedBy>
  <cp:revision>1</cp:revision>
  <cp:lastPrinted>2010-10-19T18:08:00Z</cp:lastPrinted>
  <dcterms:created xsi:type="dcterms:W3CDTF">2010-12-05T14:46:00Z</dcterms:created>
  <dcterms:modified xsi:type="dcterms:W3CDTF">2010-12-05T14:46:00Z</dcterms:modified>
</cp:coreProperties>
</file>